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BOURCHIER</w:t>
      </w:r>
      <w:r>
        <w:rPr>
          <w:rFonts w:ascii="Times New Roman" w:hAnsi="Times New Roman" w:cs="Times New Roman"/>
          <w:sz w:val="24"/>
          <w:szCs w:val="24"/>
        </w:rPr>
        <w:t xml:space="preserve">      (fl.1466)</w:t>
      </w:r>
    </w:p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Winchester.</w:t>
      </w:r>
    </w:p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May1466</w:t>
      </w:r>
      <w:r>
        <w:rPr>
          <w:rFonts w:ascii="Times New Roman" w:hAnsi="Times New Roman" w:cs="Times New Roman"/>
          <w:sz w:val="24"/>
          <w:szCs w:val="24"/>
        </w:rPr>
        <w:tab/>
        <w:t>She and Sir Henry Bourchier(q.v.), related twice in the fourth degree of</w:t>
      </w:r>
    </w:p>
    <w:p w:rsidR="000F458D" w:rsidRDefault="000F458D" w:rsidP="000F458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consanguinity, wished to marry, and sought a dispensation, with legitimation of any future issue.</w:t>
      </w:r>
    </w:p>
    <w:p w:rsidR="000F458D" w:rsidRDefault="000F458D" w:rsidP="000F458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(Supplications from England and Wales in the Registers of the Apostolic Penitentiary, 1410-1503, volume II 1464-1492 p.4)</w:t>
      </w:r>
    </w:p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458D" w:rsidRDefault="000F458D" w:rsidP="000F45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58D" w:rsidRDefault="000F458D" w:rsidP="00564E3C">
      <w:pPr>
        <w:spacing w:after="0" w:line="240" w:lineRule="auto"/>
      </w:pPr>
      <w:r>
        <w:separator/>
      </w:r>
    </w:p>
  </w:endnote>
  <w:endnote w:type="continuationSeparator" w:id="0">
    <w:p w:rsidR="000F458D" w:rsidRDefault="000F45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F458D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58D" w:rsidRDefault="000F458D" w:rsidP="00564E3C">
      <w:pPr>
        <w:spacing w:after="0" w:line="240" w:lineRule="auto"/>
      </w:pPr>
      <w:r>
        <w:separator/>
      </w:r>
    </w:p>
  </w:footnote>
  <w:footnote w:type="continuationSeparator" w:id="0">
    <w:p w:rsidR="000F458D" w:rsidRDefault="000F45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58D"/>
    <w:rsid w:val="000F458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BD79E4-1BDC-4158-B528-51BCDDB1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2016-01-07T19:18:00Z</dcterms:created>
  <dcterms:modified xsi:type="dcterms:W3CDTF">2016-01-07T19:18:00Z</dcterms:modified>
</cp:coreProperties>
</file>